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C28" w:rsidRDefault="00246C28" w:rsidP="00246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ALDERLEY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246C28" w:rsidRDefault="00246C28" w:rsidP="00246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Tresham, Gloucestershire. Gentleman.</w:t>
      </w:r>
    </w:p>
    <w:p w:rsidR="00246C28" w:rsidRDefault="00246C28" w:rsidP="00246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6C28" w:rsidRDefault="00246C28" w:rsidP="00246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6C28" w:rsidRDefault="00246C28" w:rsidP="00246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Thomas Manston of Manston(q.v.) brought a plaint of debt against him,</w:t>
      </w:r>
    </w:p>
    <w:p w:rsidR="00246C28" w:rsidRDefault="00246C28" w:rsidP="00246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Eltonhed, junior, of Rothersthorpe(q.v.) and John Eltonhed, senior, of</w:t>
      </w:r>
    </w:p>
    <w:p w:rsidR="00246C28" w:rsidRDefault="00246C28" w:rsidP="00246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Rothersthorpe(q.v.), the administrators of Master Richard Leyot.</w:t>
      </w:r>
    </w:p>
    <w:p w:rsidR="00246C28" w:rsidRDefault="00246C28" w:rsidP="00246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246C28" w:rsidRDefault="00246C28" w:rsidP="00246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6C28" w:rsidRDefault="00246C28" w:rsidP="00246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6C28" w:rsidRPr="002C346E" w:rsidRDefault="00246C28" w:rsidP="00246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C28" w:rsidRDefault="00246C28" w:rsidP="00564E3C">
      <w:pPr>
        <w:spacing w:after="0" w:line="240" w:lineRule="auto"/>
      </w:pPr>
      <w:r>
        <w:separator/>
      </w:r>
    </w:p>
  </w:endnote>
  <w:endnote w:type="continuationSeparator" w:id="0">
    <w:p w:rsidR="00246C28" w:rsidRDefault="00246C2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46C28">
      <w:rPr>
        <w:rFonts w:ascii="Times New Roman" w:hAnsi="Times New Roman" w:cs="Times New Roman"/>
        <w:noProof/>
        <w:sz w:val="24"/>
        <w:szCs w:val="24"/>
      </w:rPr>
      <w:t>28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C28" w:rsidRDefault="00246C28" w:rsidP="00564E3C">
      <w:pPr>
        <w:spacing w:after="0" w:line="240" w:lineRule="auto"/>
      </w:pPr>
      <w:r>
        <w:separator/>
      </w:r>
    </w:p>
  </w:footnote>
  <w:footnote w:type="continuationSeparator" w:id="0">
    <w:p w:rsidR="00246C28" w:rsidRDefault="00246C2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C28"/>
    <w:rsid w:val="00246C2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B28157-61DA-435E-AAE0-849B4569D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46C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2015-11-28T17:45:00Z</dcterms:created>
  <dcterms:modified xsi:type="dcterms:W3CDTF">2015-11-28T17:46:00Z</dcterms:modified>
</cp:coreProperties>
</file>